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D5CD1" w14:textId="60B4BDA6" w:rsidR="00BA00AB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PHELIP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d.1458-9)</w:t>
      </w:r>
    </w:p>
    <w:p w14:paraId="10DC731B" w14:textId="1385B204" w:rsid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Doncaster.</w:t>
      </w:r>
    </w:p>
    <w:p w14:paraId="0B0B0E63" w14:textId="423391A7" w:rsid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679B85" w14:textId="54C60DB7" w:rsid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08FB7F" w14:textId="4F1E3365" w:rsid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Aug.1458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p.129)</w:t>
      </w:r>
    </w:p>
    <w:p w14:paraId="54A684BA" w14:textId="2A2F5699" w:rsid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Jan.</w:t>
      </w:r>
      <w:r>
        <w:rPr>
          <w:rFonts w:ascii="Times New Roman" w:hAnsi="Times New Roman" w:cs="Times New Roman"/>
          <w:sz w:val="24"/>
          <w:szCs w:val="24"/>
        </w:rPr>
        <w:tab/>
        <w:t>1459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7519F6E2" w14:textId="00212B00" w:rsid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7B4BE3" w14:textId="7C1AEF5F" w:rsid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E08A7" w14:textId="3FD67D2D" w:rsidR="001B7A01" w:rsidRPr="001B7A01" w:rsidRDefault="001B7A0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2021</w:t>
      </w:r>
    </w:p>
    <w:sectPr w:rsidR="001B7A01" w:rsidRPr="001B7A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07FE2" w14:textId="77777777" w:rsidR="001B7A01" w:rsidRDefault="001B7A01" w:rsidP="009139A6">
      <w:r>
        <w:separator/>
      </w:r>
    </w:p>
  </w:endnote>
  <w:endnote w:type="continuationSeparator" w:id="0">
    <w:p w14:paraId="272EEC76" w14:textId="77777777" w:rsidR="001B7A01" w:rsidRDefault="001B7A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284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2ED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FF2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EA087" w14:textId="77777777" w:rsidR="001B7A01" w:rsidRDefault="001B7A01" w:rsidP="009139A6">
      <w:r>
        <w:separator/>
      </w:r>
    </w:p>
  </w:footnote>
  <w:footnote w:type="continuationSeparator" w:id="0">
    <w:p w14:paraId="410FCEF9" w14:textId="77777777" w:rsidR="001B7A01" w:rsidRDefault="001B7A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9D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644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BF4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A01"/>
    <w:rsid w:val="000666E0"/>
    <w:rsid w:val="001B7A01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142D2"/>
  <w15:chartTrackingRefBased/>
  <w15:docId w15:val="{BDBD7B0E-F363-49EC-B142-32B6FEA62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2021-03-02T19:20:00Z</dcterms:created>
  <dcterms:modified xsi:type="dcterms:W3CDTF">2021-03-02T19:25:00Z</dcterms:modified>
</cp:coreProperties>
</file>